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5"/>
        <w:gridCol w:w="4786"/>
      </w:tblGrid>
      <w:tr w:rsidR="00803951" w:rsidTr="00DB3131">
        <w:tc>
          <w:tcPr>
            <w:tcW w:w="4785" w:type="dxa"/>
          </w:tcPr>
          <w:p w:rsidR="00803951" w:rsidRPr="00E1425D" w:rsidRDefault="00803951" w:rsidP="00DB3131">
            <w:pPr>
              <w:widowControl w:val="0"/>
              <w:autoSpaceDE w:val="0"/>
              <w:autoSpaceDN w:val="0"/>
              <w:adjustRightInd w:val="0"/>
              <w:ind w:firstLine="540"/>
              <w:jc w:val="right"/>
              <w:outlineLvl w:val="1"/>
            </w:pPr>
          </w:p>
        </w:tc>
        <w:tc>
          <w:tcPr>
            <w:tcW w:w="4786" w:type="dxa"/>
          </w:tcPr>
          <w:p w:rsidR="00803951" w:rsidRPr="00E1425D" w:rsidRDefault="00803951" w:rsidP="00DB313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ПРИЛОЖЕНИЕ</w:t>
            </w:r>
            <w:r w:rsidRPr="00E1425D">
              <w:t xml:space="preserve"> № 2</w:t>
            </w:r>
          </w:p>
          <w:p w:rsidR="00803951" w:rsidRPr="00E1425D" w:rsidRDefault="00803951" w:rsidP="00DB313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1425D">
              <w:t>к Административному регламенту Министерства труда и социального развития Республики Дагестан предоставления государственной</w:t>
            </w:r>
          </w:p>
          <w:p w:rsidR="00803951" w:rsidRPr="00E1425D" w:rsidRDefault="00803951" w:rsidP="00DB313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1425D">
              <w:t>услуги по организации временного</w:t>
            </w:r>
          </w:p>
          <w:p w:rsidR="00803951" w:rsidRPr="00E1425D" w:rsidRDefault="00803951" w:rsidP="00DB313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1425D">
              <w:t>трудоустройства несовершеннолетних</w:t>
            </w:r>
          </w:p>
          <w:p w:rsidR="00803951" w:rsidRPr="00E1425D" w:rsidRDefault="00803951" w:rsidP="00DB313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1425D">
              <w:t>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 из числа</w:t>
            </w:r>
          </w:p>
          <w:p w:rsidR="00803951" w:rsidRPr="00E1425D" w:rsidRDefault="00803951" w:rsidP="00DB313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1425D">
              <w:t>выпускников образовательных</w:t>
            </w:r>
          </w:p>
          <w:p w:rsidR="00803951" w:rsidRPr="00E1425D" w:rsidRDefault="00803951" w:rsidP="00DB313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1425D">
              <w:t>учреждений начального и среднего</w:t>
            </w:r>
          </w:p>
          <w:p w:rsidR="00803951" w:rsidRPr="00E1425D" w:rsidRDefault="00803951" w:rsidP="00DB31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u w:val="single"/>
              </w:rPr>
            </w:pPr>
            <w:r w:rsidRPr="00E1425D">
              <w:t>профессионального образования, ищущих работу впервые</w:t>
            </w:r>
          </w:p>
        </w:tc>
      </w:tr>
    </w:tbl>
    <w:p w:rsidR="00803951" w:rsidRDefault="00803951" w:rsidP="00E04475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03951" w:rsidRDefault="00803951" w:rsidP="00E04475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Образец</w:t>
      </w:r>
    </w:p>
    <w:p w:rsidR="00803951" w:rsidRDefault="00803951" w:rsidP="00E04475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803951" w:rsidTr="00DB3131">
        <w:tc>
          <w:tcPr>
            <w:tcW w:w="4785" w:type="dxa"/>
          </w:tcPr>
          <w:p w:rsidR="00803951" w:rsidRPr="00815108" w:rsidRDefault="00803951" w:rsidP="00DB313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bookmarkStart w:id="0" w:name="Par8094"/>
            <w:bookmarkEnd w:id="0"/>
          </w:p>
        </w:tc>
        <w:tc>
          <w:tcPr>
            <w:tcW w:w="4786" w:type="dxa"/>
          </w:tcPr>
          <w:p w:rsidR="00803951" w:rsidRPr="00815108" w:rsidRDefault="00803951" w:rsidP="00DB313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15108">
              <w:t xml:space="preserve">Директору </w:t>
            </w:r>
          </w:p>
          <w:p w:rsidR="00803951" w:rsidRPr="00815108" w:rsidRDefault="00803951" w:rsidP="00DB313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15108">
              <w:t xml:space="preserve">государственного казенного учреждения </w:t>
            </w:r>
          </w:p>
          <w:p w:rsidR="00803951" w:rsidRPr="00815108" w:rsidRDefault="00803951" w:rsidP="00DB313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15108">
              <w:t>Республики Дагестан «Центр занятости населения в муниципальном образовании «</w:t>
            </w:r>
            <w:r w:rsidRPr="00815108">
              <w:rPr>
                <w:sz w:val="28"/>
                <w:szCs w:val="28"/>
              </w:rPr>
              <w:t>___________________________</w:t>
            </w:r>
            <w:r w:rsidRPr="00815108">
              <w:t>»</w:t>
            </w:r>
          </w:p>
          <w:p w:rsidR="00803951" w:rsidRPr="00815108" w:rsidRDefault="00803951" w:rsidP="00DB31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803951" w:rsidRDefault="00803951" w:rsidP="00E04475">
      <w:pPr>
        <w:pStyle w:val="ConsPlusNonforma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3951" w:rsidRPr="00033D6E" w:rsidRDefault="00803951" w:rsidP="00E04475">
      <w:pPr>
        <w:pStyle w:val="ConsPlusNonforma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D6E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803951" w:rsidRDefault="00803951" w:rsidP="00E04475">
      <w:pPr>
        <w:pStyle w:val="ConsPlusNonforma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1A0">
        <w:rPr>
          <w:rFonts w:ascii="Times New Roman" w:hAnsi="Times New Roman" w:cs="Times New Roman"/>
          <w:b/>
          <w:sz w:val="28"/>
          <w:szCs w:val="28"/>
        </w:rPr>
        <w:t>о предоставлении государственной услуги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03951" w:rsidRPr="00F631A0" w:rsidRDefault="00803951" w:rsidP="00E04475">
      <w:pPr>
        <w:pStyle w:val="ConsPlusNonforma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1A0">
        <w:rPr>
          <w:rFonts w:ascii="Times New Roman" w:hAnsi="Times New Roman" w:cs="Times New Roman"/>
          <w:b/>
          <w:sz w:val="28"/>
          <w:szCs w:val="28"/>
        </w:rPr>
        <w:t>по организации временного трудоустройства</w:t>
      </w:r>
    </w:p>
    <w:p w:rsidR="00803951" w:rsidRDefault="00803951" w:rsidP="00E04475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3951" w:rsidRPr="00033D6E" w:rsidRDefault="00803951" w:rsidP="00E04475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6E">
        <w:rPr>
          <w:rFonts w:ascii="Times New Roman" w:hAnsi="Times New Roman" w:cs="Times New Roman"/>
          <w:sz w:val="28"/>
          <w:szCs w:val="28"/>
        </w:rPr>
        <w:t>Я,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_____________________________,</w:t>
      </w:r>
    </w:p>
    <w:p w:rsidR="00803951" w:rsidRPr="00033D6E" w:rsidRDefault="00803951" w:rsidP="00E04475">
      <w:pPr>
        <w:pStyle w:val="ConsPlusNonforma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482091">
        <w:rPr>
          <w:rFonts w:ascii="Times New Roman" w:hAnsi="Times New Roman" w:cs="Times New Roman"/>
          <w:sz w:val="22"/>
          <w:szCs w:val="22"/>
        </w:rPr>
        <w:t>фамилия, имя, отчество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03951" w:rsidRPr="00033D6E" w:rsidRDefault="00803951" w:rsidP="00E044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33D6E">
        <w:rPr>
          <w:rFonts w:ascii="Times New Roman" w:hAnsi="Times New Roman" w:cs="Times New Roman"/>
          <w:sz w:val="28"/>
          <w:szCs w:val="28"/>
        </w:rPr>
        <w:t>прошу    предоставить   государственную   услугу   по 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3D6E">
        <w:rPr>
          <w:rFonts w:ascii="Times New Roman" w:hAnsi="Times New Roman" w:cs="Times New Roman"/>
          <w:sz w:val="28"/>
          <w:szCs w:val="28"/>
        </w:rPr>
        <w:t>временного  трудоустройства, так как отношусь к одной из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3D6E">
        <w:rPr>
          <w:rFonts w:ascii="Times New Roman" w:hAnsi="Times New Roman" w:cs="Times New Roman"/>
          <w:sz w:val="28"/>
          <w:szCs w:val="28"/>
        </w:rPr>
        <w:t>категорий граждан:</w:t>
      </w:r>
    </w:p>
    <w:p w:rsidR="00803951" w:rsidRPr="00033D6E" w:rsidRDefault="00803951" w:rsidP="00E04475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6E">
        <w:rPr>
          <w:rFonts w:ascii="Times New Roman" w:hAnsi="Times New Roman" w:cs="Times New Roman"/>
          <w:sz w:val="28"/>
          <w:szCs w:val="28"/>
        </w:rPr>
        <w:t xml:space="preserve">несовершеннолетние   граждане </w:t>
      </w:r>
      <w:r>
        <w:rPr>
          <w:rFonts w:ascii="Times New Roman" w:hAnsi="Times New Roman" w:cs="Times New Roman"/>
          <w:sz w:val="28"/>
          <w:szCs w:val="28"/>
        </w:rPr>
        <w:t xml:space="preserve"> в   возрасте   от 14 до 18 лет;</w:t>
      </w:r>
    </w:p>
    <w:p w:rsidR="00803951" w:rsidRPr="00033D6E" w:rsidRDefault="00803951" w:rsidP="00E04475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6E">
        <w:rPr>
          <w:rFonts w:ascii="Times New Roman" w:hAnsi="Times New Roman" w:cs="Times New Roman"/>
          <w:sz w:val="28"/>
          <w:szCs w:val="28"/>
        </w:rPr>
        <w:t>безработные  граждане, испытыв</w:t>
      </w:r>
      <w:r>
        <w:rPr>
          <w:rFonts w:ascii="Times New Roman" w:hAnsi="Times New Roman" w:cs="Times New Roman"/>
          <w:sz w:val="28"/>
          <w:szCs w:val="28"/>
        </w:rPr>
        <w:t>ающие трудности в поиске работы;</w:t>
      </w:r>
    </w:p>
    <w:p w:rsidR="00803951" w:rsidRPr="00033D6E" w:rsidRDefault="00803951" w:rsidP="00E04475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6E">
        <w:rPr>
          <w:rFonts w:ascii="Times New Roman" w:hAnsi="Times New Roman" w:cs="Times New Roman"/>
          <w:sz w:val="28"/>
          <w:szCs w:val="28"/>
        </w:rPr>
        <w:t>безработные  граждане  в  возрасте  от  18  до 20 лет из 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3D6E">
        <w:rPr>
          <w:rFonts w:ascii="Times New Roman" w:hAnsi="Times New Roman" w:cs="Times New Roman"/>
          <w:sz w:val="28"/>
          <w:szCs w:val="28"/>
        </w:rPr>
        <w:t>выпускников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3D6E">
        <w:rPr>
          <w:rFonts w:ascii="Times New Roman" w:hAnsi="Times New Roman" w:cs="Times New Roman"/>
          <w:sz w:val="28"/>
          <w:szCs w:val="28"/>
        </w:rPr>
        <w:t>образовательных  учреждений начального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3D6E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3D6E">
        <w:rPr>
          <w:rFonts w:ascii="Times New Roman" w:hAnsi="Times New Roman" w:cs="Times New Roman"/>
          <w:sz w:val="28"/>
          <w:szCs w:val="28"/>
        </w:rPr>
        <w:t>обра</w:t>
      </w:r>
      <w:r>
        <w:rPr>
          <w:rFonts w:ascii="Times New Roman" w:hAnsi="Times New Roman" w:cs="Times New Roman"/>
          <w:sz w:val="28"/>
          <w:szCs w:val="28"/>
        </w:rPr>
        <w:t>зования,  ищущие работу впервые.</w:t>
      </w:r>
    </w:p>
    <w:p w:rsidR="00803951" w:rsidRPr="00354203" w:rsidRDefault="00803951" w:rsidP="00E04475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354203">
        <w:rPr>
          <w:rFonts w:ascii="Times New Roman" w:hAnsi="Times New Roman" w:cs="Times New Roman"/>
          <w:sz w:val="22"/>
          <w:szCs w:val="22"/>
        </w:rPr>
        <w:t xml:space="preserve"> (нужное подчеркнуть)</w:t>
      </w:r>
    </w:p>
    <w:p w:rsidR="00803951" w:rsidRDefault="00803951" w:rsidP="00E044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"/>
      </w:tblGrid>
      <w:tr w:rsidR="00803951" w:rsidTr="00DB3131">
        <w:trPr>
          <w:trHeight w:val="536"/>
        </w:trPr>
        <w:tc>
          <w:tcPr>
            <w:tcW w:w="288" w:type="dxa"/>
            <w:vAlign w:val="center"/>
          </w:tcPr>
          <w:p w:rsidR="00803951" w:rsidRPr="00815108" w:rsidRDefault="00803951" w:rsidP="00DB313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1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</w:tbl>
    <w:p w:rsidR="00803951" w:rsidRDefault="00803951" w:rsidP="00E044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согласен на обработку моих персональных данных в соответствии с пунктом 4 части 1 статьи 6 Федерального закона от 27 июля 2006 года </w:t>
      </w:r>
      <w:r w:rsidRPr="00D95E2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152 – ФЗ «О персональных данных». </w:t>
      </w:r>
    </w:p>
    <w:p w:rsidR="00803951" w:rsidRDefault="00803951" w:rsidP="00E04475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09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03951" w:rsidRPr="00033D6E" w:rsidRDefault="00803951" w:rsidP="00E04475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6E">
        <w:rPr>
          <w:rFonts w:ascii="Times New Roman" w:hAnsi="Times New Roman" w:cs="Times New Roman"/>
          <w:sz w:val="28"/>
          <w:szCs w:val="28"/>
        </w:rPr>
        <w:t>"__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033D6E">
        <w:rPr>
          <w:rFonts w:ascii="Times New Roman" w:hAnsi="Times New Roman" w:cs="Times New Roman"/>
          <w:sz w:val="28"/>
          <w:szCs w:val="28"/>
        </w:rPr>
        <w:t>" 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33D6E">
        <w:rPr>
          <w:rFonts w:ascii="Times New Roman" w:hAnsi="Times New Roman" w:cs="Times New Roman"/>
          <w:sz w:val="28"/>
          <w:szCs w:val="28"/>
        </w:rPr>
        <w:t xml:space="preserve"> 20__ г.     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03951" w:rsidRPr="00033D6E" w:rsidRDefault="00803951" w:rsidP="00E04475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033D6E">
        <w:rPr>
          <w:rFonts w:ascii="Times New Roman" w:hAnsi="Times New Roman" w:cs="Times New Roman"/>
          <w:sz w:val="28"/>
          <w:szCs w:val="28"/>
        </w:rPr>
        <w:t>подпись гражданина</w:t>
      </w:r>
    </w:p>
    <w:p w:rsidR="00803951" w:rsidRPr="001D1512" w:rsidRDefault="00803951" w:rsidP="00E04475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03951" w:rsidRPr="00E04475" w:rsidRDefault="00803951" w:rsidP="00E04475">
      <w:pPr>
        <w:rPr>
          <w:szCs w:val="28"/>
        </w:rPr>
      </w:pPr>
    </w:p>
    <w:sectPr w:rsidR="00803951" w:rsidRPr="00E04475" w:rsidSect="00703F2F">
      <w:headerReference w:type="even" r:id="rId6"/>
      <w:headerReference w:type="default" r:id="rId7"/>
      <w:pgSz w:w="11906" w:h="16838"/>
      <w:pgMar w:top="1134" w:right="850" w:bottom="3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951" w:rsidRDefault="00803951">
      <w:r>
        <w:separator/>
      </w:r>
    </w:p>
  </w:endnote>
  <w:endnote w:type="continuationSeparator" w:id="1">
    <w:p w:rsidR="00803951" w:rsidRDefault="00803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951" w:rsidRDefault="00803951">
      <w:r>
        <w:separator/>
      </w:r>
    </w:p>
  </w:footnote>
  <w:footnote w:type="continuationSeparator" w:id="1">
    <w:p w:rsidR="00803951" w:rsidRDefault="008039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951" w:rsidRDefault="00803951" w:rsidP="008452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3951" w:rsidRDefault="0080395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951" w:rsidRDefault="00803951" w:rsidP="008452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03951" w:rsidRDefault="0080395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3BFD"/>
    <w:rsid w:val="000277BF"/>
    <w:rsid w:val="00033D6E"/>
    <w:rsid w:val="001B68D7"/>
    <w:rsid w:val="001C4B05"/>
    <w:rsid w:val="001C7B01"/>
    <w:rsid w:val="001D1512"/>
    <w:rsid w:val="001E5E3A"/>
    <w:rsid w:val="00202755"/>
    <w:rsid w:val="0020369E"/>
    <w:rsid w:val="002232A5"/>
    <w:rsid w:val="002D1DBA"/>
    <w:rsid w:val="00334B8C"/>
    <w:rsid w:val="00354203"/>
    <w:rsid w:val="00371160"/>
    <w:rsid w:val="00482091"/>
    <w:rsid w:val="004A0273"/>
    <w:rsid w:val="004A501D"/>
    <w:rsid w:val="004B1963"/>
    <w:rsid w:val="004D236B"/>
    <w:rsid w:val="004D7BC7"/>
    <w:rsid w:val="00556003"/>
    <w:rsid w:val="005727A9"/>
    <w:rsid w:val="005D38EF"/>
    <w:rsid w:val="006A10BF"/>
    <w:rsid w:val="00703F2F"/>
    <w:rsid w:val="0073333C"/>
    <w:rsid w:val="007C6279"/>
    <w:rsid w:val="00803951"/>
    <w:rsid w:val="00811392"/>
    <w:rsid w:val="00815108"/>
    <w:rsid w:val="00835B10"/>
    <w:rsid w:val="008452F0"/>
    <w:rsid w:val="00852F3D"/>
    <w:rsid w:val="00856C62"/>
    <w:rsid w:val="008648D4"/>
    <w:rsid w:val="00875631"/>
    <w:rsid w:val="00895EE7"/>
    <w:rsid w:val="008E4203"/>
    <w:rsid w:val="0090760A"/>
    <w:rsid w:val="00923A0C"/>
    <w:rsid w:val="00977534"/>
    <w:rsid w:val="00996081"/>
    <w:rsid w:val="009B1841"/>
    <w:rsid w:val="00A42335"/>
    <w:rsid w:val="00A50AA7"/>
    <w:rsid w:val="00AB0D86"/>
    <w:rsid w:val="00B23BFD"/>
    <w:rsid w:val="00B76FC0"/>
    <w:rsid w:val="00BD47DE"/>
    <w:rsid w:val="00C37C97"/>
    <w:rsid w:val="00C91456"/>
    <w:rsid w:val="00C91D5F"/>
    <w:rsid w:val="00C948AE"/>
    <w:rsid w:val="00CC6301"/>
    <w:rsid w:val="00CD3A7A"/>
    <w:rsid w:val="00CE31CE"/>
    <w:rsid w:val="00D95E2A"/>
    <w:rsid w:val="00DB3131"/>
    <w:rsid w:val="00E03D5E"/>
    <w:rsid w:val="00E04475"/>
    <w:rsid w:val="00E1425D"/>
    <w:rsid w:val="00E348CE"/>
    <w:rsid w:val="00E67510"/>
    <w:rsid w:val="00ED3754"/>
    <w:rsid w:val="00F631A0"/>
    <w:rsid w:val="00F77119"/>
    <w:rsid w:val="00F90583"/>
    <w:rsid w:val="00FE2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BC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7BC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D15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77BF"/>
    <w:rPr>
      <w:rFonts w:ascii="Times New Roman" w:hAnsi="Times New Roman" w:cs="Times New Roman"/>
      <w:sz w:val="2"/>
    </w:rPr>
  </w:style>
  <w:style w:type="paragraph" w:customStyle="1" w:styleId="a">
    <w:name w:val="Знак Знак Знак Знак Знак Знак"/>
    <w:basedOn w:val="Normal"/>
    <w:uiPriority w:val="99"/>
    <w:rsid w:val="004A0273"/>
    <w:pPr>
      <w:widowControl w:val="0"/>
      <w:spacing w:after="160" w:line="240" w:lineRule="exact"/>
    </w:pPr>
    <w:rPr>
      <w:rFonts w:ascii="Verdana" w:eastAsia="Calibri" w:hAnsi="Verdana" w:cs="Verdana"/>
      <w:lang w:val="en-US" w:eastAsia="en-US"/>
    </w:rPr>
  </w:style>
  <w:style w:type="table" w:styleId="TableGrid">
    <w:name w:val="Table Grid"/>
    <w:basedOn w:val="TableNormal"/>
    <w:uiPriority w:val="99"/>
    <w:locked/>
    <w:rsid w:val="0055600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0369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23A0C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0369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1</Pages>
  <Words>251</Words>
  <Characters>1434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2014-03-04T13:28:00Z</cp:lastPrinted>
  <dcterms:created xsi:type="dcterms:W3CDTF">2013-06-10T19:01:00Z</dcterms:created>
  <dcterms:modified xsi:type="dcterms:W3CDTF">2014-03-04T13:29:00Z</dcterms:modified>
</cp:coreProperties>
</file>